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F064D9" w14:textId="232BFD65" w:rsidR="00D84C56" w:rsidRDefault="00D84C56" w:rsidP="00D84C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PALMER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69A4C0D0" w14:textId="7085E372" w:rsidR="00D84C56" w:rsidRDefault="00D84C56" w:rsidP="00D84C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B737E3B" w14:textId="78BE73F9" w:rsidR="00D84C56" w:rsidRDefault="00D84C56" w:rsidP="00D84C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D740FCB" w14:textId="6BEE063A" w:rsidR="00D84C56" w:rsidRDefault="00D84C56" w:rsidP="00D84C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Mar.1428</w:t>
      </w:r>
      <w:r>
        <w:rPr>
          <w:rFonts w:ascii="Times New Roman" w:hAnsi="Times New Roman" w:cs="Times New Roman"/>
          <w:sz w:val="24"/>
          <w:szCs w:val="24"/>
        </w:rPr>
        <w:tab/>
        <w:t>John Smyth of Redburn, Hertfordshire</w:t>
      </w:r>
      <w:r w:rsidR="008F0767">
        <w:rPr>
          <w:rFonts w:ascii="Times New Roman" w:hAnsi="Times New Roman" w:cs="Times New Roman"/>
          <w:sz w:val="24"/>
          <w:szCs w:val="24"/>
        </w:rPr>
        <w:t>(q.v.), made him an executor of his</w:t>
      </w:r>
    </w:p>
    <w:p w14:paraId="2571DDB3" w14:textId="3EE1BF8A" w:rsidR="008F0767" w:rsidRDefault="008F0767" w:rsidP="00D84C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Will.</w:t>
      </w:r>
    </w:p>
    <w:p w14:paraId="76921234" w14:textId="77777777" w:rsidR="008F0767" w:rsidRDefault="008F0767" w:rsidP="008F07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p.106)</w:t>
      </w:r>
    </w:p>
    <w:p w14:paraId="757DEF77" w14:textId="0D48EEC9" w:rsidR="008F0767" w:rsidRDefault="008F0767" w:rsidP="00D84C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FD5ADA" w14:textId="2F934220" w:rsidR="008F0767" w:rsidRDefault="008F0767" w:rsidP="00D84C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F5C92CD" w14:textId="548759B1" w:rsidR="008F0767" w:rsidRDefault="008F0767" w:rsidP="00D84C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April 2021</w:t>
      </w:r>
    </w:p>
    <w:p w14:paraId="6788CBC4" w14:textId="77777777" w:rsidR="008F0767" w:rsidRPr="008F0767" w:rsidRDefault="008F0767" w:rsidP="00D84C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10F926" w14:textId="6C30CBA0" w:rsidR="00E84F74" w:rsidRPr="00E84F74" w:rsidRDefault="00E84F7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E84F74" w:rsidRPr="00E84F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EB371" w14:textId="77777777" w:rsidR="00C05AFD" w:rsidRDefault="00C05AFD" w:rsidP="009139A6">
      <w:r>
        <w:separator/>
      </w:r>
    </w:p>
  </w:endnote>
  <w:endnote w:type="continuationSeparator" w:id="0">
    <w:p w14:paraId="166F0F51" w14:textId="77777777" w:rsidR="00C05AFD" w:rsidRDefault="00C05A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CD5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7916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173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B16646" w14:textId="77777777" w:rsidR="00C05AFD" w:rsidRDefault="00C05AFD" w:rsidP="009139A6">
      <w:r>
        <w:separator/>
      </w:r>
    </w:p>
  </w:footnote>
  <w:footnote w:type="continuationSeparator" w:id="0">
    <w:p w14:paraId="34309D82" w14:textId="77777777" w:rsidR="00C05AFD" w:rsidRDefault="00C05A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059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990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9A7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AFD"/>
    <w:rsid w:val="000666E0"/>
    <w:rsid w:val="002510B7"/>
    <w:rsid w:val="003B1670"/>
    <w:rsid w:val="005C130B"/>
    <w:rsid w:val="00826F5C"/>
    <w:rsid w:val="008F0767"/>
    <w:rsid w:val="009139A6"/>
    <w:rsid w:val="009448BB"/>
    <w:rsid w:val="00A3176C"/>
    <w:rsid w:val="00A56B75"/>
    <w:rsid w:val="00BA00AB"/>
    <w:rsid w:val="00BB121D"/>
    <w:rsid w:val="00C05AFD"/>
    <w:rsid w:val="00D84C56"/>
    <w:rsid w:val="00E84F7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721B7"/>
  <w15:chartTrackingRefBased/>
  <w15:docId w15:val="{8FA002D4-B87A-437E-9A9E-814CB36ED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58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2021-04-02T20:17:00Z</dcterms:created>
  <dcterms:modified xsi:type="dcterms:W3CDTF">2021-04-02T21:21:00Z</dcterms:modified>
</cp:coreProperties>
</file>